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A15DA" w14:textId="6B6F2768" w:rsidR="00BA00AB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NATUR</w:t>
      </w:r>
      <w:r>
        <w:rPr>
          <w:rFonts w:ascii="Times New Roman" w:hAnsi="Times New Roman" w:cs="Times New Roman"/>
          <w:sz w:val="24"/>
          <w:szCs w:val="24"/>
        </w:rPr>
        <w:t xml:space="preserve">      (fl.1477)</w:t>
      </w:r>
    </w:p>
    <w:p w14:paraId="2247B273" w14:textId="3395AE62" w:rsid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FBFD2" w14:textId="5E7E8313" w:rsid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75B0D" w14:textId="5EA15D8B" w:rsid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was supervisor of the Will of John Middleton(q.v.).  (H.P. p.591 n.1)</w:t>
      </w:r>
    </w:p>
    <w:p w14:paraId="6F8E918F" w14:textId="4B7302A6" w:rsid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98322" w14:textId="37686740" w:rsid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DC90F" w14:textId="5EA1A559" w:rsidR="00B757FC" w:rsidRPr="00B757FC" w:rsidRDefault="00B757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sectPr w:rsidR="00B757FC" w:rsidRPr="00B757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20606" w14:textId="77777777" w:rsidR="00B757FC" w:rsidRDefault="00B757FC" w:rsidP="009139A6">
      <w:r>
        <w:separator/>
      </w:r>
    </w:p>
  </w:endnote>
  <w:endnote w:type="continuationSeparator" w:id="0">
    <w:p w14:paraId="19EC1F7A" w14:textId="77777777" w:rsidR="00B757FC" w:rsidRDefault="00B757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65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E6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85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0EE2" w14:textId="77777777" w:rsidR="00B757FC" w:rsidRDefault="00B757FC" w:rsidP="009139A6">
      <w:r>
        <w:separator/>
      </w:r>
    </w:p>
  </w:footnote>
  <w:footnote w:type="continuationSeparator" w:id="0">
    <w:p w14:paraId="0CBD3EBB" w14:textId="77777777" w:rsidR="00B757FC" w:rsidRDefault="00B757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52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8D7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FEA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FC"/>
    <w:rsid w:val="000666E0"/>
    <w:rsid w:val="002510B7"/>
    <w:rsid w:val="005C130B"/>
    <w:rsid w:val="00826F5C"/>
    <w:rsid w:val="009139A6"/>
    <w:rsid w:val="009448BB"/>
    <w:rsid w:val="00A3176C"/>
    <w:rsid w:val="00AE65F8"/>
    <w:rsid w:val="00B757F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2F6AF"/>
  <w15:chartTrackingRefBased/>
  <w15:docId w15:val="{3CD9D743-9C5A-41D2-8FC1-40E78ED1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2021-11-29T16:38:00Z</dcterms:created>
  <dcterms:modified xsi:type="dcterms:W3CDTF">2021-11-29T16:40:00Z</dcterms:modified>
</cp:coreProperties>
</file>